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3B6" w:rsidRPr="001B4DC6" w:rsidRDefault="003F53B6" w:rsidP="00774988">
      <w:pPr>
        <w:keepNext/>
        <w:spacing w:after="0" w:line="240" w:lineRule="auto"/>
        <w:ind w:left="5664" w:firstLine="708"/>
        <w:jc w:val="center"/>
        <w:outlineLvl w:val="3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B4DC6">
        <w:rPr>
          <w:rFonts w:ascii="Times New Roman" w:hAnsi="Times New Roman" w:cs="Times New Roman"/>
          <w:sz w:val="28"/>
          <w:szCs w:val="28"/>
          <w:lang w:val="uk-UA" w:eastAsia="ru-RU"/>
        </w:rPr>
        <w:t>ПРОЕКТ</w:t>
      </w:r>
    </w:p>
    <w:p w:rsidR="003F53B6" w:rsidRPr="001B4DC6" w:rsidRDefault="003F53B6" w:rsidP="001B4DC6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sz w:val="20"/>
          <w:szCs w:val="20"/>
          <w:lang w:val="uk-UA" w:eastAsia="ru-RU"/>
        </w:rPr>
      </w:pPr>
      <w:r w:rsidRPr="001B4DC6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ru-RU"/>
        </w:rPr>
        <w:object w:dxaOrig="76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pt" o:ole="" fillcolor="window">
            <v:imagedata r:id="rId7" o:title=""/>
          </v:shape>
          <o:OLEObject Type="Embed" ProgID="Paint.Picture" ShapeID="_x0000_i1025" DrawAspect="Content" ObjectID="_1581577451" r:id="rId8"/>
        </w:object>
      </w:r>
    </w:p>
    <w:p w:rsidR="003F53B6" w:rsidRPr="001B4DC6" w:rsidRDefault="003F53B6" w:rsidP="001B4DC6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1B4DC6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УКРАЇНА</w:t>
      </w:r>
    </w:p>
    <w:p w:rsidR="003F53B6" w:rsidRPr="001B4DC6" w:rsidRDefault="003F53B6" w:rsidP="001B4DC6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1B4DC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Пологівська районна рада</w:t>
      </w:r>
    </w:p>
    <w:p w:rsidR="003F53B6" w:rsidRPr="001B4DC6" w:rsidRDefault="003F53B6" w:rsidP="001B4DC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1B4DC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Запорізької області</w:t>
      </w:r>
    </w:p>
    <w:p w:rsidR="003F53B6" w:rsidRPr="001B4DC6" w:rsidRDefault="003F53B6" w:rsidP="001B4DC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1B4DC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сьомого скликання</w:t>
      </w:r>
    </w:p>
    <w:p w:rsidR="003F53B6" w:rsidRPr="001B4DC6" w:rsidRDefault="003F53B6" w:rsidP="001B4DC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двадцять шоста</w:t>
      </w:r>
      <w:r w:rsidRPr="001B4DC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сесія</w:t>
      </w:r>
    </w:p>
    <w:p w:rsidR="003F53B6" w:rsidRPr="001B4DC6" w:rsidRDefault="003F53B6" w:rsidP="001B4DC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1B4DC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</w:t>
      </w:r>
    </w:p>
    <w:p w:rsidR="003F53B6" w:rsidRPr="001B4DC6" w:rsidRDefault="003F53B6" w:rsidP="001B4DC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1B4DC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Р і ш е н н я</w:t>
      </w:r>
    </w:p>
    <w:p w:rsidR="003F53B6" w:rsidRPr="001B4DC6" w:rsidRDefault="003F53B6" w:rsidP="001B4DC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 w:eastAsia="ru-RU"/>
        </w:rPr>
      </w:pPr>
    </w:p>
    <w:p w:rsidR="003F53B6" w:rsidRPr="001B4DC6" w:rsidRDefault="003F53B6" w:rsidP="001B4DC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 w:eastAsia="ru-RU"/>
        </w:rPr>
      </w:pPr>
      <w:r w:rsidRPr="001B4DC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_________________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</w:t>
      </w:r>
      <w:r w:rsidRPr="001B4DC6">
        <w:rPr>
          <w:rFonts w:ascii="Times New Roman" w:hAnsi="Times New Roman" w:cs="Times New Roman"/>
          <w:sz w:val="28"/>
          <w:szCs w:val="28"/>
          <w:lang w:val="uk-UA" w:eastAsia="ru-RU"/>
        </w:rPr>
        <w:t>№____</w:t>
      </w:r>
    </w:p>
    <w:p w:rsidR="003F53B6" w:rsidRPr="001B4DC6" w:rsidRDefault="003F53B6" w:rsidP="001B4DC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F53B6" w:rsidRDefault="003F53B6" w:rsidP="006A7D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B4DC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внесення змін та доповнень </w:t>
      </w:r>
    </w:p>
    <w:p w:rsidR="003F53B6" w:rsidRPr="001B4DC6" w:rsidRDefault="003F53B6" w:rsidP="006A7D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до районної Програми</w:t>
      </w:r>
      <w:r w:rsidRPr="001B4DC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«Інклюзивна освіта» </w:t>
      </w:r>
    </w:p>
    <w:p w:rsidR="003F53B6" w:rsidRPr="001B4DC6" w:rsidRDefault="003F53B6" w:rsidP="006A7D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B4DC6">
        <w:rPr>
          <w:rFonts w:ascii="Times New Roman" w:hAnsi="Times New Roman" w:cs="Times New Roman"/>
          <w:sz w:val="28"/>
          <w:szCs w:val="28"/>
          <w:lang w:val="uk-UA" w:eastAsia="ru-RU"/>
        </w:rPr>
        <w:t>на 2016-2020 роки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(зі змінами та доповненнями)</w:t>
      </w:r>
    </w:p>
    <w:p w:rsidR="003F53B6" w:rsidRPr="001B4DC6" w:rsidRDefault="003F53B6" w:rsidP="002F6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F53B6" w:rsidRPr="001B4DC6" w:rsidRDefault="003F53B6" w:rsidP="002F6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1B4DC6">
        <w:rPr>
          <w:rFonts w:ascii="Times New Roman" w:hAnsi="Times New Roman" w:cs="Times New Roman"/>
          <w:sz w:val="28"/>
          <w:szCs w:val="28"/>
          <w:lang w:val="uk-UA" w:eastAsia="ru-RU"/>
        </w:rPr>
        <w:tab/>
        <w:t>Керуючись статтею 43 Закону України «Про місцеве самоврядування в Україні», Законом України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«Про освіту»,</w:t>
      </w:r>
      <w:r w:rsidRPr="001B4DC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Концепц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ією розвитку інклюзивної освіти, затвердженої наказом</w:t>
      </w:r>
      <w:r w:rsidRPr="001B4DC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Міністерства освіти і науки Ук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раїни від 01.10.2010 року № 912</w:t>
      </w:r>
      <w:r w:rsidRPr="001B4DC6">
        <w:rPr>
          <w:rFonts w:ascii="Times New Roman" w:hAnsi="Times New Roman" w:cs="Times New Roman"/>
          <w:sz w:val="28"/>
          <w:szCs w:val="28"/>
          <w:lang w:val="uk-UA" w:eastAsia="ru-RU"/>
        </w:rPr>
        <w:t>, Постановою Кабінету Міністрів України від 15 серпня 2011 року № 872 «Про затвердження Порядку організації інклюзивного навчання у загальн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оосвітніх навчальних закладах»</w:t>
      </w:r>
      <w:r w:rsidRPr="001B4DC6">
        <w:rPr>
          <w:rFonts w:ascii="Times New Roman" w:hAnsi="Times New Roman" w:cs="Times New Roman"/>
          <w:sz w:val="28"/>
          <w:szCs w:val="28"/>
          <w:lang w:val="uk-UA" w:eastAsia="ru-RU"/>
        </w:rPr>
        <w:t>, Пологівська районна рада вирішила:</w:t>
      </w:r>
    </w:p>
    <w:p w:rsidR="003F53B6" w:rsidRDefault="003F53B6" w:rsidP="002F6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53B6" w:rsidRDefault="003F53B6" w:rsidP="002F6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1.Внести зміни до районної Програми «Інклюзивна освіта» на 2016-2020 роки (зі змінами та доповненнями), яка затверджена рішенням Пологівської районної ради від 24.06.2016 № 4, а саме: </w:t>
      </w:r>
    </w:p>
    <w:p w:rsidR="003F53B6" w:rsidRDefault="003F53B6" w:rsidP="002F6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1.1. Розділу </w:t>
      </w:r>
      <w:r w:rsidRPr="00FB7135">
        <w:rPr>
          <w:rFonts w:ascii="Times New Roman" w:hAnsi="Times New Roman" w:cs="Times New Roman"/>
          <w:sz w:val="28"/>
          <w:szCs w:val="28"/>
          <w:lang w:val="uk-UA"/>
        </w:rPr>
        <w:t>ІV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«Заходи </w:t>
      </w:r>
      <w:r w:rsidRPr="00DC1FD9">
        <w:rPr>
          <w:rFonts w:ascii="Times New Roman" w:hAnsi="Times New Roman" w:cs="Times New Roman"/>
          <w:sz w:val="28"/>
          <w:szCs w:val="28"/>
          <w:lang w:val="uk-UA"/>
        </w:rPr>
        <w:t>щодо запровадження інклюзивного навчання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1FD9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агальноосвітніх </w:t>
      </w:r>
      <w:r w:rsidRPr="00DC1FD9">
        <w:rPr>
          <w:rFonts w:ascii="Times New Roman" w:hAnsi="Times New Roman" w:cs="Times New Roman"/>
          <w:sz w:val="28"/>
          <w:szCs w:val="28"/>
          <w:lang w:val="uk-UA"/>
        </w:rPr>
        <w:t xml:space="preserve">навчальних закладах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району </w:t>
      </w:r>
      <w:r w:rsidRPr="00DC1FD9">
        <w:rPr>
          <w:rFonts w:ascii="Times New Roman" w:hAnsi="Times New Roman" w:cs="Times New Roman"/>
          <w:sz w:val="28"/>
          <w:szCs w:val="28"/>
          <w:lang w:val="uk-UA"/>
        </w:rPr>
        <w:t>на період 2016- 2020 років</w:t>
      </w:r>
      <w:r>
        <w:rPr>
          <w:rFonts w:ascii="Times New Roman" w:hAnsi="Times New Roman" w:cs="Times New Roman"/>
          <w:sz w:val="28"/>
          <w:szCs w:val="28"/>
          <w:lang w:val="uk-UA"/>
        </w:rPr>
        <w:t>» викласти в новій редакції (додається).</w:t>
      </w:r>
    </w:p>
    <w:p w:rsidR="003F53B6" w:rsidRDefault="003F53B6" w:rsidP="002F6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Pr="00BD6A72">
        <w:rPr>
          <w:rFonts w:ascii="Times New Roman" w:hAnsi="Times New Roman" w:cs="Times New Roman"/>
          <w:sz w:val="28"/>
          <w:szCs w:val="28"/>
          <w:lang w:val="uk-UA"/>
        </w:rPr>
        <w:t>У тексті Програми слова «діти-інваліди» у всіх відмінках замінити на слова «діти з інвалідністю».</w:t>
      </w:r>
    </w:p>
    <w:p w:rsidR="003F53B6" w:rsidRPr="00BD6A72" w:rsidRDefault="003F53B6" w:rsidP="002F6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F53B6" w:rsidRPr="00FB7135" w:rsidRDefault="003F53B6" w:rsidP="002F65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цього рішення покласти </w:t>
      </w:r>
      <w:r w:rsidRPr="00FB7135">
        <w:rPr>
          <w:rFonts w:ascii="Times New Roman" w:hAnsi="Times New Roman" w:cs="Times New Roman"/>
          <w:sz w:val="28"/>
          <w:szCs w:val="28"/>
          <w:lang w:val="uk-UA"/>
        </w:rPr>
        <w:t>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3F53B6" w:rsidRPr="00FB7135" w:rsidRDefault="003F53B6" w:rsidP="002F6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53B6" w:rsidRDefault="003F53B6" w:rsidP="002F6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B7135">
        <w:rPr>
          <w:rFonts w:ascii="Times New Roman" w:hAnsi="Times New Roman" w:cs="Times New Roman"/>
          <w:sz w:val="28"/>
          <w:szCs w:val="28"/>
          <w:lang w:val="uk-UA"/>
        </w:rPr>
        <w:t>Голова ради</w:t>
      </w:r>
      <w:r w:rsidRPr="00FB713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B7135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FB7135">
        <w:rPr>
          <w:rFonts w:ascii="Times New Roman" w:hAnsi="Times New Roman" w:cs="Times New Roman"/>
          <w:sz w:val="28"/>
          <w:szCs w:val="28"/>
          <w:lang w:val="uk-UA"/>
        </w:rPr>
        <w:t>О.П.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7135">
        <w:rPr>
          <w:rFonts w:ascii="Times New Roman" w:hAnsi="Times New Roman" w:cs="Times New Roman"/>
          <w:sz w:val="28"/>
          <w:szCs w:val="28"/>
          <w:lang w:val="uk-UA"/>
        </w:rPr>
        <w:t>Покутній</w:t>
      </w:r>
    </w:p>
    <w:p w:rsidR="003F53B6" w:rsidRDefault="003F53B6" w:rsidP="002F6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53B6" w:rsidRPr="00774988" w:rsidRDefault="003F53B6" w:rsidP="002F65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498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Проект підготовлений </w:t>
      </w:r>
    </w:p>
    <w:p w:rsidR="003F53B6" w:rsidRDefault="003F53B6" w:rsidP="002F65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4988">
        <w:rPr>
          <w:rFonts w:ascii="Times New Roman" w:hAnsi="Times New Roman" w:cs="Times New Roman"/>
          <w:sz w:val="28"/>
          <w:szCs w:val="28"/>
          <w:lang w:val="uk-UA" w:eastAsia="ru-RU"/>
        </w:rPr>
        <w:t>відділом освіти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молоді </w:t>
      </w:r>
    </w:p>
    <w:p w:rsidR="003F53B6" w:rsidRDefault="003F53B6" w:rsidP="002F65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та спорту </w:t>
      </w:r>
      <w:r w:rsidRPr="0077498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райдержадміністрації </w:t>
      </w:r>
    </w:p>
    <w:p w:rsidR="003F53B6" w:rsidRPr="00774988" w:rsidRDefault="003F53B6" w:rsidP="002F65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3F53B6" w:rsidRPr="00774988" w:rsidRDefault="003F53B6" w:rsidP="002F65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4988">
        <w:rPr>
          <w:rFonts w:ascii="Times New Roman" w:hAnsi="Times New Roman" w:cs="Times New Roman"/>
          <w:sz w:val="28"/>
          <w:szCs w:val="28"/>
          <w:lang w:val="uk-UA" w:eastAsia="ru-RU"/>
        </w:rPr>
        <w:t>Начальник відділу освіти,</w:t>
      </w:r>
    </w:p>
    <w:p w:rsidR="003F53B6" w:rsidRPr="00774988" w:rsidRDefault="003F53B6" w:rsidP="002F65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4988">
        <w:rPr>
          <w:rFonts w:ascii="Times New Roman" w:hAnsi="Times New Roman" w:cs="Times New Roman"/>
          <w:sz w:val="28"/>
          <w:szCs w:val="28"/>
          <w:lang w:val="uk-UA" w:eastAsia="ru-RU"/>
        </w:rPr>
        <w:t>молоді та спорту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райдержадміністрації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Л.В. Дорофєєва</w:t>
      </w:r>
    </w:p>
    <w:p w:rsidR="003F53B6" w:rsidRPr="00774988" w:rsidRDefault="003F53B6" w:rsidP="002F65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F53B6" w:rsidRPr="00774988" w:rsidRDefault="003F53B6" w:rsidP="002F65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F53B6" w:rsidRPr="00774988" w:rsidRDefault="003F53B6" w:rsidP="002F65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3F53B6" w:rsidRPr="00774988" w:rsidRDefault="003F53B6" w:rsidP="002F65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74988">
        <w:rPr>
          <w:rFonts w:ascii="Times New Roman" w:hAnsi="Times New Roman" w:cs="Times New Roman"/>
          <w:sz w:val="28"/>
          <w:szCs w:val="28"/>
          <w:lang w:val="uk-UA" w:eastAsia="ru-RU"/>
        </w:rPr>
        <w:t>Аркуш погодження додається.</w:t>
      </w:r>
    </w:p>
    <w:p w:rsidR="003F53B6" w:rsidRDefault="003F53B6" w:rsidP="002F65F7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F53B6" w:rsidRPr="00FB7135" w:rsidRDefault="003F53B6" w:rsidP="009A110E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3F53B6" w:rsidRPr="00FB7135" w:rsidSect="00C7485F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3B6" w:rsidRDefault="003F53B6" w:rsidP="00102EEB">
      <w:pPr>
        <w:spacing w:after="0" w:line="240" w:lineRule="auto"/>
      </w:pPr>
      <w:r>
        <w:separator/>
      </w:r>
    </w:p>
  </w:endnote>
  <w:endnote w:type="continuationSeparator" w:id="0">
    <w:p w:rsidR="003F53B6" w:rsidRDefault="003F53B6" w:rsidP="00102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3B6" w:rsidRDefault="003F53B6" w:rsidP="00102EEB">
      <w:pPr>
        <w:spacing w:after="0" w:line="240" w:lineRule="auto"/>
      </w:pPr>
      <w:r>
        <w:separator/>
      </w:r>
    </w:p>
  </w:footnote>
  <w:footnote w:type="continuationSeparator" w:id="0">
    <w:p w:rsidR="003F53B6" w:rsidRDefault="003F53B6" w:rsidP="00102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3B6" w:rsidRDefault="003F53B6">
    <w:pPr>
      <w:pStyle w:val="Header"/>
      <w:jc w:val="center"/>
    </w:pPr>
    <w:fldSimple w:instr=" PAGE   \* MERGEFORMAT ">
      <w:r>
        <w:rPr>
          <w:noProof/>
        </w:rPr>
        <w:t>1</w:t>
      </w:r>
    </w:fldSimple>
  </w:p>
  <w:p w:rsidR="003F53B6" w:rsidRDefault="003F53B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6E40"/>
    <w:multiLevelType w:val="hybridMultilevel"/>
    <w:tmpl w:val="B052CFFE"/>
    <w:lvl w:ilvl="0" w:tplc="712AB6F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3E2238"/>
    <w:multiLevelType w:val="hybridMultilevel"/>
    <w:tmpl w:val="BBD203B6"/>
    <w:lvl w:ilvl="0" w:tplc="860614E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D9374D7"/>
    <w:multiLevelType w:val="hybridMultilevel"/>
    <w:tmpl w:val="7AC4402A"/>
    <w:lvl w:ilvl="0" w:tplc="79E605D0">
      <w:start w:val="3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4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">
    <w:nsid w:val="405C4FE8"/>
    <w:multiLevelType w:val="hybridMultilevel"/>
    <w:tmpl w:val="1F846052"/>
    <w:lvl w:ilvl="0" w:tplc="5132548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C87204D"/>
    <w:multiLevelType w:val="hybridMultilevel"/>
    <w:tmpl w:val="629A4A3A"/>
    <w:lvl w:ilvl="0" w:tplc="06484870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B384E38"/>
    <w:multiLevelType w:val="hybridMultilevel"/>
    <w:tmpl w:val="A8BE2AF2"/>
    <w:lvl w:ilvl="0" w:tplc="5F1874A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D676FDA"/>
    <w:multiLevelType w:val="hybridMultilevel"/>
    <w:tmpl w:val="962E01A4"/>
    <w:lvl w:ilvl="0" w:tplc="E252033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4DC6"/>
    <w:rsid w:val="000B70D0"/>
    <w:rsid w:val="000C3C97"/>
    <w:rsid w:val="000C79D4"/>
    <w:rsid w:val="00102EEB"/>
    <w:rsid w:val="00114432"/>
    <w:rsid w:val="001258CE"/>
    <w:rsid w:val="00136BDF"/>
    <w:rsid w:val="001A1397"/>
    <w:rsid w:val="001B4DC6"/>
    <w:rsid w:val="001D447E"/>
    <w:rsid w:val="00262266"/>
    <w:rsid w:val="002A590A"/>
    <w:rsid w:val="002E2518"/>
    <w:rsid w:val="002F65F7"/>
    <w:rsid w:val="00304DB3"/>
    <w:rsid w:val="00311D4A"/>
    <w:rsid w:val="0031766C"/>
    <w:rsid w:val="00321E83"/>
    <w:rsid w:val="003F53B6"/>
    <w:rsid w:val="004272E0"/>
    <w:rsid w:val="004E3D22"/>
    <w:rsid w:val="00501C0B"/>
    <w:rsid w:val="005521AE"/>
    <w:rsid w:val="005D45C2"/>
    <w:rsid w:val="006A7D48"/>
    <w:rsid w:val="006F1C00"/>
    <w:rsid w:val="00713751"/>
    <w:rsid w:val="00727071"/>
    <w:rsid w:val="00774988"/>
    <w:rsid w:val="008F7854"/>
    <w:rsid w:val="009300DD"/>
    <w:rsid w:val="009365AF"/>
    <w:rsid w:val="009460F5"/>
    <w:rsid w:val="00946B6D"/>
    <w:rsid w:val="009A110E"/>
    <w:rsid w:val="009C0F73"/>
    <w:rsid w:val="009C2740"/>
    <w:rsid w:val="00A803C7"/>
    <w:rsid w:val="00A90C7A"/>
    <w:rsid w:val="00AB7819"/>
    <w:rsid w:val="00AE30C7"/>
    <w:rsid w:val="00B228AB"/>
    <w:rsid w:val="00BD6A72"/>
    <w:rsid w:val="00BF7932"/>
    <w:rsid w:val="00C5546F"/>
    <w:rsid w:val="00C71C10"/>
    <w:rsid w:val="00C7485F"/>
    <w:rsid w:val="00DC1FD9"/>
    <w:rsid w:val="00DF228D"/>
    <w:rsid w:val="00E5186A"/>
    <w:rsid w:val="00EC18BB"/>
    <w:rsid w:val="00F13639"/>
    <w:rsid w:val="00F17FB4"/>
    <w:rsid w:val="00F2133E"/>
    <w:rsid w:val="00F6213E"/>
    <w:rsid w:val="00FB7135"/>
    <w:rsid w:val="00FC4AC6"/>
    <w:rsid w:val="00FF2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39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B4DC6"/>
    <w:pPr>
      <w:ind w:left="720"/>
    </w:pPr>
  </w:style>
  <w:style w:type="paragraph" w:styleId="Header">
    <w:name w:val="header"/>
    <w:basedOn w:val="Normal"/>
    <w:link w:val="HeaderChar"/>
    <w:uiPriority w:val="99"/>
    <w:rsid w:val="00102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02EE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02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02EE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7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254</Words>
  <Characters>1451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Home</dc:creator>
  <cp:keywords/>
  <dc:description/>
  <cp:lastModifiedBy>Plevako</cp:lastModifiedBy>
  <cp:revision>4</cp:revision>
  <cp:lastPrinted>2016-12-14T11:05:00Z</cp:lastPrinted>
  <dcterms:created xsi:type="dcterms:W3CDTF">2018-02-28T06:41:00Z</dcterms:created>
  <dcterms:modified xsi:type="dcterms:W3CDTF">2018-03-03T08:18:00Z</dcterms:modified>
</cp:coreProperties>
</file>